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E4C8D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BE4C8D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C8D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C8DE" w14:textId="77777777" w:rsidR="00C44B8B" w:rsidRPr="0052681C" w:rsidRDefault="00992FF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92FFB">
              <w:rPr>
                <w:b/>
                <w:sz w:val="26"/>
                <w:szCs w:val="26"/>
              </w:rPr>
              <w:t>202A_155</w:t>
            </w:r>
          </w:p>
        </w:tc>
      </w:tr>
      <w:tr w:rsidR="00C44B8B" w:rsidRPr="0052681C" w14:paraId="0BE4C8E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C8E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C8E1" w14:textId="77777777" w:rsidR="00C44B8B" w:rsidRPr="0052681C" w:rsidRDefault="0040687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2297176</w:t>
            </w:r>
          </w:p>
        </w:tc>
      </w:tr>
    </w:tbl>
    <w:p w14:paraId="0BE4C8E3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E4C8E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BE4C8E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E4C8E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BE4C8E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BE4C8E8" w14:textId="77777777" w:rsidR="00C44B8B" w:rsidRPr="0052681C" w:rsidRDefault="00C44B8B" w:rsidP="00C44B8B"/>
    <w:p w14:paraId="0BE4C8E9" w14:textId="77777777" w:rsidR="00C44B8B" w:rsidRPr="0052681C" w:rsidRDefault="00C44B8B" w:rsidP="00C44B8B"/>
    <w:p w14:paraId="0BE4C8EA" w14:textId="77777777" w:rsidR="00C44B8B" w:rsidRPr="0052681C" w:rsidRDefault="00C44B8B" w:rsidP="00C44B8B"/>
    <w:p w14:paraId="0BE4C8E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BE4C8EC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BE4C8ED" w14:textId="77777777" w:rsidR="00612811" w:rsidRPr="00C774FA" w:rsidRDefault="005558E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06872" w:rsidRPr="00C774FA">
        <w:rPr>
          <w:b/>
          <w:sz w:val="26"/>
          <w:szCs w:val="26"/>
        </w:rPr>
        <w:t>Протектор ПЗС-24,1-31</w:t>
      </w:r>
      <w:r>
        <w:rPr>
          <w:b/>
          <w:sz w:val="26"/>
          <w:szCs w:val="26"/>
        </w:rPr>
        <w:t>)</w:t>
      </w:r>
      <w:r w:rsidR="00A837C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774FA">
        <w:rPr>
          <w:b/>
          <w:sz w:val="26"/>
          <w:szCs w:val="26"/>
        </w:rPr>
        <w:t xml:space="preserve"> </w:t>
      </w:r>
      <w:r w:rsidR="00AA670B" w:rsidRPr="00A837C6">
        <w:rPr>
          <w:b/>
          <w:sz w:val="26"/>
          <w:szCs w:val="26"/>
          <w:u w:val="single"/>
        </w:rPr>
        <w:t>202</w:t>
      </w:r>
      <w:r w:rsidR="00AA670B" w:rsidRPr="00A837C6">
        <w:rPr>
          <w:b/>
          <w:sz w:val="26"/>
          <w:szCs w:val="26"/>
          <w:u w:val="single"/>
          <w:lang w:val="en-US"/>
        </w:rPr>
        <w:t>A</w:t>
      </w:r>
    </w:p>
    <w:p w14:paraId="0BE4C8EE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BE4C8E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E4C8F0" w14:textId="77777777" w:rsidR="004721F4" w:rsidRPr="00C774FA" w:rsidRDefault="00641E44" w:rsidP="004721F4">
      <w:pPr>
        <w:tabs>
          <w:tab w:val="left" w:pos="1134"/>
        </w:tabs>
        <w:ind w:firstLine="709"/>
        <w:rPr>
          <w:sz w:val="24"/>
          <w:szCs w:val="24"/>
        </w:rPr>
      </w:pPr>
      <w:r w:rsidRPr="00C774FA">
        <w:rPr>
          <w:sz w:val="24"/>
          <w:szCs w:val="24"/>
        </w:rPr>
        <w:t xml:space="preserve">Технические требования, характеристики </w:t>
      </w:r>
      <w:r w:rsidR="00770408" w:rsidRPr="00C774FA">
        <w:rPr>
          <w:sz w:val="24"/>
          <w:szCs w:val="24"/>
        </w:rPr>
        <w:t>линейной арматуры и гасителей вибрации</w:t>
      </w:r>
      <w:r w:rsidR="004F4E9E" w:rsidRPr="00C774FA">
        <w:rPr>
          <w:sz w:val="24"/>
          <w:szCs w:val="24"/>
        </w:rPr>
        <w:t xml:space="preserve"> должны соответствовать параметрам </w:t>
      </w:r>
      <w:r w:rsidR="004721F4" w:rsidRPr="00C774FA">
        <w:rPr>
          <w:sz w:val="24"/>
          <w:szCs w:val="24"/>
        </w:rPr>
        <w:t>ТУ 3449–007–27560230–10 «Защитные протекторы спирального типа ПЗС».</w:t>
      </w:r>
    </w:p>
    <w:p w14:paraId="0BE4C8F1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E4C8F2" w14:textId="6C32BACC" w:rsidR="003406E0" w:rsidRDefault="00A92559" w:rsidP="003406E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BE4C926" wp14:editId="774D513E">
            <wp:extent cx="5724525" cy="1933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4C8F3" w14:textId="4C8E3FA2" w:rsidR="003406E0" w:rsidRDefault="00A92559" w:rsidP="003406E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BE4C927" wp14:editId="18E2B6DF">
            <wp:extent cx="612457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4C8F4" w14:textId="3BAB83BA" w:rsidR="003406E0" w:rsidRPr="0052681C" w:rsidRDefault="00A92559" w:rsidP="003406E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BE4C928" wp14:editId="65DBC899">
            <wp:extent cx="6143625" cy="323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4C8F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BE4C8F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BE4C8F7" w14:textId="77777777" w:rsidR="00333335" w:rsidRPr="0052681C" w:rsidRDefault="00333335" w:rsidP="003333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BE4C8F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E4C8F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 w:rsidR="0062274C"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E4C8F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BE4C8F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E4C8F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BE4C8F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BE4C8FE" w14:textId="15E114A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D275E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BE4C8FF" w14:textId="56E9B79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87F3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BE4C90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5558EB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BE4C901" w14:textId="77777777" w:rsidR="00DE0C6D" w:rsidRPr="0052681C" w:rsidRDefault="00843900" w:rsidP="0033333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BE4C90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BE4C903" w14:textId="77777777" w:rsidR="004721F4" w:rsidRDefault="004721F4" w:rsidP="004721F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334D8">
        <w:rPr>
          <w:sz w:val="24"/>
          <w:szCs w:val="24"/>
        </w:rPr>
        <w:t xml:space="preserve">ТУ 3449–007–27560230–10 </w:t>
      </w:r>
      <w:r>
        <w:rPr>
          <w:sz w:val="24"/>
          <w:szCs w:val="24"/>
        </w:rPr>
        <w:t>«</w:t>
      </w:r>
      <w:r w:rsidRPr="00E334D8">
        <w:rPr>
          <w:sz w:val="24"/>
          <w:szCs w:val="24"/>
        </w:rPr>
        <w:t>Защитные протекторы спирального типа ПЗС</w:t>
      </w:r>
      <w:r>
        <w:rPr>
          <w:sz w:val="24"/>
          <w:szCs w:val="24"/>
        </w:rPr>
        <w:t>»</w:t>
      </w:r>
      <w:r w:rsidR="00333335">
        <w:rPr>
          <w:sz w:val="24"/>
          <w:szCs w:val="24"/>
        </w:rPr>
        <w:t>;</w:t>
      </w:r>
      <w:r w:rsidRPr="00E334D8">
        <w:rPr>
          <w:sz w:val="24"/>
          <w:szCs w:val="24"/>
        </w:rPr>
        <w:t xml:space="preserve"> </w:t>
      </w:r>
    </w:p>
    <w:p w14:paraId="0BE4C90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BE4C90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BE4C90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E4C90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BE4C90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BE4C90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E4C90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BE4C90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BE4C90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2274C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BE4C90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E4C90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BE4C90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2274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E4C91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E4C91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BE4C91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BE4C91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E4C91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BE4C91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BE4C91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BE4C91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BE4C91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BE4C91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BE4C91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BE4C91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BE4C91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BE4C91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E4C91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E4C91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BE4C92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BE4C921" w14:textId="77777777" w:rsidR="001D6900" w:rsidRPr="0052681C" w:rsidRDefault="001D6900" w:rsidP="00451C4D">
      <w:pPr>
        <w:rPr>
          <w:sz w:val="26"/>
          <w:szCs w:val="26"/>
        </w:rPr>
      </w:pPr>
    </w:p>
    <w:p w14:paraId="0BE4C922" w14:textId="77777777" w:rsidR="004A2665" w:rsidRPr="0052681C" w:rsidRDefault="004A2665" w:rsidP="00451C4D">
      <w:pPr>
        <w:rPr>
          <w:sz w:val="26"/>
          <w:szCs w:val="26"/>
        </w:rPr>
      </w:pPr>
    </w:p>
    <w:p w14:paraId="0BE4C92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BE4C92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BE4C92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E4C92B" w14:textId="77777777" w:rsidR="009F2B3A" w:rsidRDefault="009F2B3A">
      <w:r>
        <w:separator/>
      </w:r>
    </w:p>
  </w:endnote>
  <w:endnote w:type="continuationSeparator" w:id="0">
    <w:p w14:paraId="0BE4C92C" w14:textId="77777777" w:rsidR="009F2B3A" w:rsidRDefault="009F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4C929" w14:textId="77777777" w:rsidR="009F2B3A" w:rsidRDefault="009F2B3A">
      <w:r>
        <w:separator/>
      </w:r>
    </w:p>
  </w:footnote>
  <w:footnote w:type="continuationSeparator" w:id="0">
    <w:p w14:paraId="0BE4C92A" w14:textId="77777777" w:rsidR="009F2B3A" w:rsidRDefault="009F2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4C92D" w14:textId="77777777" w:rsidR="00AD7048" w:rsidRDefault="00E323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E4C92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872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335"/>
    <w:rsid w:val="0033432F"/>
    <w:rsid w:val="00340419"/>
    <w:rsid w:val="003406E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872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1F4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8EB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505E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74C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5A5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16B0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CE4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275E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2FFB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B3A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7C6"/>
    <w:rsid w:val="00A8452F"/>
    <w:rsid w:val="00A86855"/>
    <w:rsid w:val="00A87061"/>
    <w:rsid w:val="00A90F72"/>
    <w:rsid w:val="00A92559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4FA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31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58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87D00"/>
    <w:rsid w:val="00F87F3B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0BE4C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BA0B4-68B9-4F19-9835-935F6D464333}">
  <ds:schemaRefs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88E77D-E6FD-49CE-ACCB-313369DE0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E2458F-0B39-4E1D-A092-88D5685AB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8B24A-9935-45A7-8C73-C3659B520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1178</Words>
  <Characters>6721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2015-10-09T08:13:00Z</dcterms:created>
  <dcterms:modified xsi:type="dcterms:W3CDTF">2015-10-09T08:13:00Z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